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8824957" w14:textId="8824957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35712">
        <w:t>10</w:t>
      </w:r>
      <w:r w:rsidR="00AA2FC4">
        <w:t>/</w:t>
      </w:r>
      <w:r w:rsidR="00E036A8">
        <w:t>20</w:t>
      </w:r>
      <w:r w:rsidR="00085B51">
        <w:t>-</w:t>
      </w:r>
      <w:r w:rsidR="00135712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85B51">
        <w:t>4</w:t>
      </w:r>
      <w:r w:rsidR="000E039A">
        <w:t xml:space="preserve">. </w:t>
      </w:r>
      <w:r w:rsidR="00085B51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35712">
        <w:t>MODERATE d.o.o.</w:t>
      </w:r>
      <w:r w:rsidRPr="00E1312F" w:rsidR="00135712">
        <w:t xml:space="preserve">, </w:t>
      </w:r>
      <w:r w:rsidR="00135712">
        <w:t>Neviđane</w:t>
      </w:r>
      <w:r w:rsidRPr="00E1312F" w:rsidR="00135712">
        <w:t xml:space="preserve">, </w:t>
      </w:r>
      <w:r w:rsidR="00135712">
        <w:t>Neviđane 8</w:t>
      </w:r>
      <w:r w:rsidRPr="00E1312F" w:rsidR="00135712">
        <w:t xml:space="preserve">, OIB: </w:t>
      </w:r>
      <w:r w:rsidR="00135712">
        <w:t>95480275214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272C15">
      <w:pPr>
        <w:jc w:val="both"/>
      </w:pPr>
      <w:r>
        <w:t>Početak u 9</w:t>
      </w:r>
      <w:r w:rsidR="00076762">
        <w:t>,</w:t>
      </w:r>
      <w:r>
        <w:t>20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272C15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896969">
        <w:t xml:space="preserve">za RH </w:t>
      </w:r>
      <w:r w:rsidR="00272C15">
        <w:t>Lidija Vitaljić</w:t>
      </w:r>
      <w:r w:rsidR="00896969">
        <w:t>, zastupnica po zakonu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FA02C9">
        <w:t>MODERATE d.o.o.</w:t>
      </w:r>
      <w:r w:rsidRPr="00E1312F" w:rsidR="00FA02C9">
        <w:t xml:space="preserve">, </w:t>
      </w:r>
      <w:r w:rsidR="00FA02C9">
        <w:t>Neviđane</w:t>
      </w:r>
      <w:r w:rsidR="00272C15">
        <w:t>, te da nema uvjeta za održavanje ročišta.</w:t>
      </w:r>
    </w:p>
    <w:p w:rsidR="00272C15" w:rsidP="003A22A8" w:rsidRDefault="00272C15">
      <w:pPr>
        <w:jc w:val="both"/>
      </w:pPr>
    </w:p>
    <w:p w:rsidR="00272C15" w:rsidP="003A22A8" w:rsidRDefault="00272C15">
      <w:pPr>
        <w:jc w:val="both"/>
      </w:pPr>
      <w:r>
        <w:t>Zastupnica po zakonu RH ostaje kod prijedloga i predlaže imenovanje privremenog stečajnog upravitelja, obzirom da dužnik ima plovila kao svoju imovinu.</w:t>
      </w:r>
    </w:p>
    <w:p w:rsidR="003A22A8" w:rsidP="003A22A8" w:rsidRDefault="003A22A8">
      <w:pPr>
        <w:jc w:val="both"/>
      </w:pPr>
    </w:p>
    <w:p w:rsidR="003A22A8" w:rsidP="003A22A8" w:rsidRDefault="00272C15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896969">
        <w:t>9,24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3AB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35712">
      <w:t>10</w:t>
    </w:r>
    <w:r w:rsidR="00B80BDA">
      <w:t>/</w:t>
    </w:r>
    <w:r w:rsidR="00E84861">
      <w:t>20</w:t>
    </w:r>
    <w:r w:rsidR="00E036A8">
      <w:t>20</w:t>
    </w:r>
    <w:r w:rsidR="0074759D">
      <w:t>-</w:t>
    </w:r>
    <w:r w:rsidR="00135712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2C15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3ABB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D03A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A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AB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AB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AB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03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09:24</izvorni_sadrzaj>
    <derivirana_varijabla naziv="DomainObject.StvarniZavrsetakVrijeme_1">09:24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St-10/2020-9</izvorni_sadrzaj>
    <derivirana_varijabla naziv="DomainObject.Zapisnik.Oznaka_1">St-10/2020-9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St-10/2020</izvorni_sadrzaj>
    <derivirana_varijabla naziv="DomainObject.Predmet.OznakaBroj_1">St-10/2020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MODERATE d.o.o. za usluge i trgovinu</izvorni_sadrzaj>
    <derivirana_varijabla naziv="DomainObject.Predmet.ProtustrankaFormated_1">  MODERATE d.o.o. za usluge i trgovinu</derivirana_varijabla>
  </DomainObject.Predmet.ProtustrankaFormated>
  <DomainObject.Predmet.ProtustrankaFormatedOIB>
    <izvorni_sadrzaj>  MODERATE d.o.o. za usluge i trgovinu, OIB 95480275214</izvorni_sadrzaj>
    <derivirana_varijabla naziv="DomainObject.Predmet.ProtustrankaFormatedOIB_1">  MODERATE d.o.o. za usluge i trgovinu, OIB 95480275214</derivirana_varijabla>
  </DomainObject.Predmet.ProtustrankaFormatedOIB>
  <DomainObject.Predmet.ProtustrankaFormatedWithAdress>
    <izvorni_sadrzaj> MODERATE d.o.o. za usluge i trgovinu, Neviđane 8, 23262 Neviđane</izvorni_sadrzaj>
    <derivirana_varijabla naziv="DomainObject.Predmet.ProtustrankaFormatedWithAdress_1"> MODERATE d.o.o. za usluge i trgovinu, Neviđane 8, 23262 Neviđane</derivirana_varijabla>
  </DomainObject.Predmet.ProtustrankaFormatedWithAdress>
  <DomainObject.Predmet.ProtustrankaFormatedWithAdressOIB>
    <izvorni_sadrzaj> MODERATE d.o.o. za usluge i trgovinu, OIB 95480275214, Neviđane 8, 23262 Neviđane</izvorni_sadrzaj>
    <derivirana_varijabla naziv="DomainObject.Predmet.ProtustrankaFormatedWithAdressOIB_1"> MODERATE d.o.o. za usluge i trgovinu, OIB 95480275214, Neviđane 8, 23262 Neviđane</derivirana_varijabla>
  </DomainObject.Predmet.ProtustrankaFormatedWithAdressOIB>
  <DomainObject.Predmet.ProtustrankaWithAdress>
    <izvorni_sadrzaj>MODERATE d.o.o. za usluge i trgovinu Neviđane 8, 23262 Neviđane</izvorni_sadrzaj>
    <derivirana_varijabla naziv="DomainObject.Predmet.ProtustrankaWithAdress_1">MODERATE d.o.o. za usluge i trgovinu Neviđane 8, 23262 Neviđane</derivirana_varijabla>
  </DomainObject.Predmet.ProtustrankaWithAdress>
  <DomainObject.Predmet.ProtustrankaWithAdressOIB>
    <izvorni_sadrzaj>MODERATE d.o.o. za usluge i trgovinu, OIB 95480275214, Neviđane 8, 23262 Neviđane</izvorni_sadrzaj>
    <derivirana_varijabla naziv="DomainObject.Predmet.ProtustrankaWithAdressOIB_1">MODERATE d.o.o. za usluge i trgovinu, OIB 95480275214, Neviđane 8, 23262 Neviđane</derivirana_varijabla>
  </DomainObject.Predmet.ProtustrankaWithAdressOIB>
  <DomainObject.Predmet.ProtustrankaNazivFormated>
    <izvorni_sadrzaj>MODERATE d.o.o. za usluge i trgovinu</izvorni_sadrzaj>
    <derivirana_varijabla naziv="DomainObject.Predmet.ProtustrankaNazivFormated_1">MODERATE d.o.o. za usluge i trgovinu</derivirana_varijabla>
  </DomainObject.Predmet.ProtustrankaNazivFormated>
  <DomainObject.Predmet.ProtustrankaNazivFormatedOIB>
    <izvorni_sadrzaj>MODERATE d.o.o. za usluge i trgovinu, OIB 95480275214</izvorni_sadrzaj>
    <derivirana_varijabla naziv="DomainObject.Predmet.ProtustrankaNazivFormatedOIB_1">MODERATE d.o.o. za usluge i trgovinu, OIB 95480275214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MODERATE d.o.o. za usluge i trgovinu</item>
    </izvorni_sadrzaj>
    <derivirana_varijabla naziv="DomainObject.Predmet.ProtuStrankaListFormated_1">
      <item>MODERATE d.o.o. za usluge i trgovinu</item>
    </derivirana_varijabla>
  </DomainObject.Predmet.ProtuStrankaListFormated>
  <DomainObject.Predmet.ProtuStrankaListFormatedOIB>
    <izvorni_sadrzaj>
      <item>MODERATE d.o.o. za usluge i trgovinu, OIB 95480275214</item>
    </izvorni_sadrzaj>
    <derivirana_varijabla naziv="DomainObject.Predmet.ProtuStrankaListFormatedOIB_1">
      <item>MODERATE d.o.o. za usluge i trgovinu, OIB 95480275214</item>
    </derivirana_varijabla>
  </DomainObject.Predmet.ProtuStrankaListFormatedOIB>
  <DomainObject.Predmet.ProtuStrankaListFormatedWithAdress>
    <izvorni_sadrzaj>
      <item>MODERATE d.o.o. za usluge i trgovinu, Neviđane 8, 23262 Neviđane</item>
    </izvorni_sadrzaj>
    <derivirana_varijabla naziv="DomainObject.Predmet.ProtuStrankaListFormatedWithAdress_1">
      <item>MODERATE d.o.o. za usluge i trgovinu, Neviđane 8, 23262 Neviđane</item>
    </derivirana_varijabla>
  </DomainObject.Predmet.ProtuStrankaListFormatedWithAdress>
  <DomainObject.Predmet.ProtuStrankaListFormatedWithAdressOIB>
    <izvorni_sadrzaj>
      <item>MODERATE d.o.o. za usluge i trgovinu, OIB 95480275214, Neviđane 8, 23262 Neviđane</item>
    </izvorni_sadrzaj>
    <derivirana_varijabla naziv="DomainObject.Predmet.ProtuStrankaListFormatedWithAdressOIB_1">
      <item>MODERATE d.o.o. za usluge i trgovinu, OIB 95480275214, Neviđane 8, 23262 Neviđane</item>
    </derivirana_varijabla>
  </DomainObject.Predmet.ProtuStrankaListFormatedWithAdressOIB>
  <DomainObject.Predmet.ProtuStrankaListNazivFormated>
    <izvorni_sadrzaj>
      <item>MODERATE d.o.o. za usluge i trgovinu</item>
    </izvorni_sadrzaj>
    <derivirana_varijabla naziv="DomainObject.Predmet.ProtuStrankaListNazivFormated_1">
      <item>MODERATE d.o.o. za usluge i trgovinu</item>
    </derivirana_varijabla>
  </DomainObject.Predmet.ProtuStrankaListNazivFormated>
  <DomainObject.Predmet.ProtuStrankaListNazivFormatedOIB>
    <izvorni_sadrzaj>
      <item>MODERATE d.o.o. za usluge i trgovinu, OIB 95480275214</item>
    </izvorni_sadrzaj>
    <derivirana_varijabla naziv="DomainObject.Predmet.ProtuStrankaListNazivFormatedOIB_1">
      <item>MODERATE d.o.o. za usluge i trgovinu, OIB 95480275214</item>
    </derivirana_varijabla>
  </DomainObject.Predmet.ProtuStrankaListNazivFormatedOIB>
  <DomainObject.Predmet.OstaliListFormated>
    <izvorni_sadrzaj>
      <item>Marin Lerga</item>
    </izvorni_sadrzaj>
    <derivirana_varijabla naziv="DomainObject.Predmet.OstaliListFormated_1">
      <item>Marin Lerga</item>
    </derivirana_varijabla>
  </DomainObject.Predmet.OstaliListFormated>
  <DomainObject.Predmet.OstaliListFormatedOIB>
    <izvorni_sadrzaj>
      <item>Marin Lerga, OIB 18886273967</item>
    </izvorni_sadrzaj>
    <derivirana_varijabla naziv="DomainObject.Predmet.OstaliListFormatedOIB_1">
      <item>Marin Lerga, OIB 18886273967</item>
    </derivirana_varijabla>
  </DomainObject.Predmet.OstaliListFormatedOIB>
  <DomainObject.Predmet.OstaliListFormatedWithAdress>
    <izvorni_sadrzaj>
      <item>Marin Lerga, MIRIŠĆE 36 (ranije: NEVIĐANE, NEVIĐANE, 8), 23262 Neviđane</item>
    </izvorni_sadrzaj>
    <derivirana_varijabla naziv="DomainObject.Predmet.OstaliListFormatedWithAdress_1">
      <item>Marin Lerga, MIRIŠĆE 36 (ranije: NEVIĐANE, NEVIĐANE, 8), 23262 Neviđane</item>
    </derivirana_varijabla>
  </DomainObject.Predmet.OstaliListFormatedWithAdress>
  <DomainObject.Predmet.OstaliListFormatedWithAdressOIB>
    <izvorni_sadrzaj>
      <item>Marin Lerga, OIB 18886273967, MIRIŠĆE 36 (ranije: NEVIĐANE, NEVIĐANE, 8), 23262 Neviđane</item>
    </izvorni_sadrzaj>
    <derivirana_varijabla naziv="DomainObject.Predmet.OstaliListFormatedWithAdressOIB_1">
      <item>Marin Lerga, OIB 18886273967, MIRIŠĆE 36 (ranije: NEVIĐANE, NEVIĐANE, 8), 23262 Neviđane</item>
    </derivirana_varijabla>
  </DomainObject.Predmet.OstaliListFormatedWithAdressOIB>
  <DomainObject.Predmet.OstaliListNazivFormated>
    <izvorni_sadrzaj>
      <item>Marin Lerga</item>
    </izvorni_sadrzaj>
    <derivirana_varijabla naziv="DomainObject.Predmet.OstaliListNazivFormated_1">
      <item>Marin Lerga</item>
    </derivirana_varijabla>
  </DomainObject.Predmet.OstaliListNazivFormated>
  <DomainObject.Predmet.OstaliListNazivFormatedOIB>
    <izvorni_sadrzaj>
      <item>Marin Lerga, OIB 18886273967</item>
    </izvorni_sadrzaj>
    <derivirana_varijabla naziv="DomainObject.Predmet.OstaliListNazivFormatedOIB_1">
      <item>Marin Lerga, OIB 18886273967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St-10/2020-9</izvorni_sadrzaj>
    <derivirana_varijabla naziv="DomainObject.PoslovniBrojDokumenta_1">St-10/2020-9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MODERATE d.o.o. za usluge i trgovinu</izvorni_sadrzaj>
    <derivirana_varijabla naziv="DomainObject.Predmet.ProtustrankaIDrugi_1">MODERATE d.o.o. za usluge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MODERATE d.o.o. za usluge i trgovinu, OIB 95480275214, Neviđane 8, 23262 Neviđane</izvorni_sadrzaj>
    <derivirana_varijabla naziv="DomainObject.Predmet.ProtustrankaIDrugiAdressOIB_1">MODERATE d.o.o. za usluge i trgovinu, OIB 95480275214,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MODERATE d.o.o. za usluge i trgovinu</item>
      <item>Financijska agencija, Podružnica Zadar</item>
      <item>Marin Lerga</item>
    </izvorni_sadrzaj>
    <derivirana_varijabla naziv="DomainObject.Predmet.SudioniciListNaziv_1">
      <item>MODERATE d.o.o. za usluge i trgovinu</item>
      <item>Financijska agencija, Podružnica Zadar</item>
      <item>Marin Lerga</item>
    </derivirana_varijabla>
  </DomainObject.Predmet.SudioniciListNaziv>
  <DomainObject.Predmet.SudioniciListAdressOIB>
    <izvorni_sadrzaj>
      <item>MODERATE d.o.o. za usluge i trgovinu, OIB 95480275214, Neviđane 8,23262 Neviđane</item>
      <item>Financijska agencija, Podružnica Zadar, OIB 85821130368</item>
      <item>Marin Lerga, OIB 18886273967, MIRIŠĆE 36 (ranije: NEVIĐANE, NEVIĐANE, 8),23262 Neviđane</item>
    </izvorni_sadrzaj>
    <derivirana_varijabla naziv="DomainObject.Predmet.SudioniciListAdressOIB_1">
      <item>MODERATE d.o.o. za usluge i trgovinu, OIB 95480275214, Neviđane 8,23262 Neviđane</item>
      <item>Financijska agencija, Podružnica Zadar, OIB 85821130368</item>
      <item>Marin Lerga, OIB 18886273967, MIRIŠĆE 36 (ranije: NEVIĐANE, NEVIĐANE, 8),23262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95480275214</item>
      <item>, OIB 85821130368</item>
      <item>, OIB 18886273967</item>
    </izvorni_sadrzaj>
    <derivirana_varijabla naziv="DomainObject.Predmet.SudioniciListNazivOIB_1">
      <item>, OIB 95480275214</item>
      <item>, OIB 85821130368</item>
      <item>, OIB 18886273967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2019.</izvorni_sadrzaj>
    <derivirana_varijabla naziv="DomainObject.Predmet.DatumPocetkaProcesa_1">17.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173</properties:Words>
  <properties:Characters>965</properties:Characters>
  <properties:Lines>51</properties:Lines>
  <properties:Paragraphs>18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2020-03-04T07:33:00Z</dcterms:created>
  <dc:creator>Ardena Bajlo</dc:creator>
  <cp:lastModifiedBy>Ante Rubelj</cp:lastModifiedBy>
  <cp:lastPrinted>2019-10-10T06:56:00Z</cp:lastPrinted>
  <dcterms:modified xmlns:xsi="http://www.w3.org/2001/XMLSchema-instance" xsi:type="dcterms:W3CDTF">2020-03-04T11:54:00Z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St-10/2020-9 / Zapisnik - Ročište radi izjašnjenja o prijedlogu za otvaranje steč.post (1 St-10-2020-povodom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